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C23D" w14:textId="77777777" w:rsidR="005D4FFF" w:rsidRPr="00E54A46" w:rsidRDefault="005D4FFF" w:rsidP="005D4FFF">
      <w:pPr>
        <w:rPr>
          <w:rFonts w:ascii="Cambria" w:hAnsi="Cambria"/>
        </w:rPr>
      </w:pPr>
    </w:p>
    <w:p w14:paraId="5EA8933B" w14:textId="77777777" w:rsidR="005D4FFF" w:rsidRPr="00E54A46" w:rsidRDefault="005D4FFF" w:rsidP="005D4FFF">
      <w:pPr>
        <w:rPr>
          <w:rFonts w:ascii="Cambria" w:hAnsi="Cambria"/>
        </w:rPr>
      </w:pPr>
    </w:p>
    <w:p w14:paraId="04251CB3" w14:textId="77777777" w:rsidR="005D4FFF" w:rsidRPr="00E54A46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ECA9F79" w14:textId="1CDACFAF" w:rsidR="005D4FFF" w:rsidRPr="00E54A46" w:rsidRDefault="00283F71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54A46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C00248">
        <w:rPr>
          <w:rFonts w:ascii="Cambria" w:hAnsi="Cambria"/>
          <w:color w:val="434E7E"/>
          <w:spacing w:val="-1"/>
          <w:sz w:val="40"/>
          <w:szCs w:val="40"/>
        </w:rPr>
        <w:t>3</w:t>
      </w:r>
      <w:r w:rsidR="005D4FFF" w:rsidRPr="00E54A46">
        <w:rPr>
          <w:rFonts w:ascii="Cambria" w:hAnsi="Cambria"/>
          <w:color w:val="434E7E"/>
          <w:spacing w:val="-1"/>
          <w:sz w:val="40"/>
          <w:szCs w:val="40"/>
        </w:rPr>
        <w:tab/>
      </w:r>
      <w:r w:rsidR="007143C6" w:rsidRPr="00E54A46">
        <w:rPr>
          <w:rFonts w:ascii="Cambria" w:hAnsi="Cambria"/>
          <w:color w:val="434E7E"/>
          <w:spacing w:val="-1"/>
          <w:sz w:val="40"/>
          <w:szCs w:val="40"/>
        </w:rPr>
        <w:t xml:space="preserve">Determine the diversion </w:t>
      </w:r>
      <w:proofErr w:type="gramStart"/>
      <w:r w:rsidR="007143C6" w:rsidRPr="00E54A46">
        <w:rPr>
          <w:rFonts w:ascii="Cambria" w:hAnsi="Cambria"/>
          <w:color w:val="434E7E"/>
          <w:spacing w:val="-1"/>
          <w:sz w:val="40"/>
          <w:szCs w:val="40"/>
        </w:rPr>
        <w:t>rate</w:t>
      </w:r>
      <w:proofErr w:type="gramEnd"/>
    </w:p>
    <w:p w14:paraId="1BC00949" w14:textId="2D1E9875" w:rsidR="007143C6" w:rsidRDefault="00385CE1" w:rsidP="007F508F">
      <w:pPr>
        <w:spacing w:before="120" w:line="259" w:lineRule="auto"/>
        <w:rPr>
          <w:rFonts w:ascii="Cambria" w:hAnsi="Cambria"/>
          <w:iCs/>
          <w:color w:val="B31983"/>
        </w:rPr>
      </w:pPr>
      <w:r w:rsidRPr="00E54A46">
        <w:rPr>
          <w:rFonts w:ascii="Cambria" w:hAnsi="Cambria"/>
          <w:iCs/>
          <w:color w:val="B31983"/>
        </w:rPr>
        <w:t>Determining the</w:t>
      </w:r>
      <w:r w:rsidR="007143C6" w:rsidRPr="00E54A46">
        <w:rPr>
          <w:rFonts w:ascii="Cambria" w:hAnsi="Cambria"/>
          <w:iCs/>
          <w:color w:val="B31983"/>
        </w:rPr>
        <w:t xml:space="preserve"> diversion rate, </w:t>
      </w:r>
      <w:r w:rsidRPr="00E54A46">
        <w:rPr>
          <w:rFonts w:ascii="Cambria" w:hAnsi="Cambria"/>
          <w:iCs/>
          <w:color w:val="B31983"/>
        </w:rPr>
        <w:t>or the percentage of recyclable material diverted from the landfill, will establish a baseline for future comparison as improvements to the recycling program are made.</w:t>
      </w:r>
    </w:p>
    <w:p w14:paraId="09CB9D92" w14:textId="3873DE1A" w:rsidR="00337FD2" w:rsidRPr="00337FD2" w:rsidRDefault="00337FD2" w:rsidP="00337FD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  <w:bookmarkEnd w:id="0"/>
    </w:p>
    <w:p w14:paraId="1B4A12F9" w14:textId="0DEA992A" w:rsidR="00337FD2" w:rsidRPr="00337FD2" w:rsidRDefault="00337FD2" w:rsidP="00337FD2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337FD2">
        <w:rPr>
          <w:rFonts w:ascii="Cambria" w:hAnsi="Cambria"/>
          <w:iCs/>
          <w:color w:val="B31983"/>
        </w:rPr>
        <w:t>Obtain or determine the diversion rate.</w:t>
      </w:r>
      <w:r>
        <w:rPr>
          <w:rFonts w:ascii="Cambria" w:hAnsi="Cambria"/>
          <w:iCs/>
          <w:color w:val="B31983"/>
        </w:rPr>
        <w:t xml:space="preserve"> </w:t>
      </w:r>
      <w:r w:rsidRPr="00337FD2">
        <w:rPr>
          <w:rFonts w:ascii="Cambria" w:hAnsi="Cambria"/>
          <w:iCs/>
          <w:color w:val="B31983"/>
        </w:rPr>
        <w:t>You have two options for the diversion rate you use for eligibility.</w:t>
      </w:r>
    </w:p>
    <w:p w14:paraId="5FEB415B" w14:textId="2D3BF877" w:rsidR="00337FD2" w:rsidRPr="005E594C" w:rsidRDefault="00337FD2" w:rsidP="00337FD2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  <w:r w:rsidR="008D4CFC">
        <w:rPr>
          <w:rFonts w:ascii="Cambria" w:hAnsi="Cambria"/>
          <w:b/>
          <w:bCs w:val="0"/>
          <w:color w:val="B31983"/>
        </w:rPr>
        <w:t>: Management-controlled recycling</w:t>
      </w:r>
    </w:p>
    <w:p w14:paraId="5F372F1A" w14:textId="77777777" w:rsidR="00337FD2" w:rsidRDefault="00337FD2" w:rsidP="00337FD2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Determine the diversion rate for any </w:t>
      </w:r>
      <w:r w:rsidRPr="00D03D8F">
        <w:rPr>
          <w:rFonts w:ascii="Cambria" w:hAnsi="Cambria"/>
          <w:color w:val="434E7E"/>
        </w:rPr>
        <w:t>management-controlled recycling</w:t>
      </w:r>
      <w:r>
        <w:rPr>
          <w:rFonts w:ascii="Cambria" w:hAnsi="Cambria"/>
          <w:color w:val="B31983"/>
        </w:rPr>
        <w:t>.</w:t>
      </w:r>
    </w:p>
    <w:p w14:paraId="6316D9A0" w14:textId="09DE8874" w:rsidR="00337FD2" w:rsidRPr="00A23C3E" w:rsidRDefault="00337FD2" w:rsidP="008D4CFC">
      <w:pPr>
        <w:pStyle w:val="BodyText"/>
        <w:tabs>
          <w:tab w:val="center" w:pos="5760"/>
        </w:tabs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</w:t>
      </w:r>
      <w:r w:rsidR="008D4CFC">
        <w:rPr>
          <w:rFonts w:ascii="Cambria" w:hAnsi="Cambria"/>
          <w:b/>
          <w:bCs w:val="0"/>
          <w:color w:val="B31983"/>
        </w:rPr>
        <w:t>: Tenant recycling</w:t>
      </w:r>
    </w:p>
    <w:p w14:paraId="7EA7BF84" w14:textId="4D39C04D" w:rsidR="00337FD2" w:rsidRDefault="00337FD2" w:rsidP="00337FD2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Work with the </w:t>
      </w:r>
      <w:r w:rsidRPr="00C50797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50797">
        <w:rPr>
          <w:rFonts w:ascii="Cambria" w:hAnsi="Cambria"/>
          <w:color w:val="434E7E"/>
        </w:rPr>
        <w:t xml:space="preserve"> square </w:t>
      </w:r>
      <w:r w:rsidR="008D4CFC"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r w:rsidRPr="00337FD2">
        <w:rPr>
          <w:rFonts w:ascii="Cambria" w:hAnsi="Cambria"/>
          <w:color w:val="434E7E"/>
        </w:rPr>
        <w:t xml:space="preserve">willing to collaborate </w:t>
      </w:r>
      <w:r>
        <w:rPr>
          <w:rFonts w:ascii="Cambria" w:hAnsi="Cambria"/>
          <w:color w:val="B31983"/>
        </w:rPr>
        <w:t>to determine or obtain their diversion rate.</w:t>
      </w:r>
    </w:p>
    <w:p w14:paraId="6ECF49E9" w14:textId="1C55417A" w:rsidR="00337FD2" w:rsidRPr="00337FD2" w:rsidRDefault="007143C6" w:rsidP="008D4CFC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37FD2">
        <w:rPr>
          <w:rFonts w:ascii="Cambria" w:hAnsi="Cambria"/>
          <w:iCs/>
          <w:color w:val="B31983"/>
        </w:rPr>
        <w:t xml:space="preserve">Waste haulers and recycling service providers may provide diversion rate information or waste stream audit services. </w:t>
      </w:r>
    </w:p>
    <w:p w14:paraId="64F31528" w14:textId="07DFDFFC" w:rsidR="00D03D8F" w:rsidRDefault="007143C6" w:rsidP="008D4CFC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337FD2">
        <w:rPr>
          <w:rFonts w:ascii="Cambria" w:hAnsi="Cambria"/>
          <w:iCs/>
          <w:color w:val="B31983"/>
        </w:rPr>
        <w:t xml:space="preserve">You can also </w:t>
      </w:r>
      <w:r w:rsidR="00385CE1" w:rsidRPr="00337FD2">
        <w:rPr>
          <w:rFonts w:ascii="Cambria" w:hAnsi="Cambria"/>
          <w:iCs/>
          <w:color w:val="B31983"/>
        </w:rPr>
        <w:t>estimate</w:t>
      </w:r>
      <w:r w:rsidRPr="00337FD2">
        <w:rPr>
          <w:rFonts w:ascii="Cambria" w:hAnsi="Cambria"/>
          <w:iCs/>
          <w:color w:val="B31983"/>
        </w:rPr>
        <w:t xml:space="preserve"> a diversion rate </w:t>
      </w:r>
      <w:r w:rsidR="00385CE1" w:rsidRPr="00337FD2">
        <w:rPr>
          <w:rFonts w:ascii="Cambria" w:hAnsi="Cambria"/>
          <w:iCs/>
          <w:color w:val="B31983"/>
        </w:rPr>
        <w:t xml:space="preserve">by volume of containers filled </w:t>
      </w:r>
      <w:r w:rsidRPr="00337FD2">
        <w:rPr>
          <w:rFonts w:ascii="Cambria" w:hAnsi="Cambria"/>
          <w:iCs/>
          <w:color w:val="B31983"/>
        </w:rPr>
        <w:t>using the form below.</w:t>
      </w:r>
      <w:bookmarkStart w:id="1" w:name="_Hlk68521446"/>
    </w:p>
    <w:p w14:paraId="30D6A73C" w14:textId="30803D1A" w:rsidR="00337FD2" w:rsidRPr="00337FD2" w:rsidRDefault="00337FD2" w:rsidP="00337FD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337FD2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337FD2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1533C6DC" w14:textId="71CB1874" w:rsidR="008D4CFC" w:rsidRDefault="008D4CFC" w:rsidP="008D4CFC">
      <w:pPr>
        <w:pStyle w:val="ListParagraph"/>
        <w:numPr>
          <w:ilvl w:val="0"/>
          <w:numId w:val="6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Indicate whose diversion rate </w:t>
      </w:r>
      <w:proofErr w:type="gramStart"/>
      <w:r>
        <w:rPr>
          <w:rFonts w:ascii="Cambria" w:hAnsi="Cambria"/>
          <w:iCs/>
          <w:color w:val="B31983"/>
        </w:rPr>
        <w:t>you’re</w:t>
      </w:r>
      <w:proofErr w:type="gramEnd"/>
      <w:r>
        <w:rPr>
          <w:rFonts w:ascii="Cambria" w:hAnsi="Cambria"/>
          <w:iCs/>
          <w:color w:val="B31983"/>
        </w:rPr>
        <w:t xml:space="preserve"> submitting.</w:t>
      </w:r>
    </w:p>
    <w:p w14:paraId="32A086E9" w14:textId="24E3E180" w:rsidR="00337FD2" w:rsidRDefault="00337FD2" w:rsidP="000541EF">
      <w:pPr>
        <w:pStyle w:val="ListParagraph"/>
        <w:numPr>
          <w:ilvl w:val="0"/>
          <w:numId w:val="6"/>
        </w:numPr>
        <w:spacing w:before="120" w:after="36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 documentation of the diversion rate from the waste hauler or recycling service provider or through your tracking using the table below or another tool</w:t>
      </w:r>
      <w:r w:rsidR="008D4CFC">
        <w:rPr>
          <w:rFonts w:ascii="Cambria" w:hAnsi="Cambria"/>
          <w:iCs/>
          <w:color w:val="B31983"/>
        </w:rPr>
        <w:t>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0"/>
        <w:gridCol w:w="769"/>
      </w:tblGrid>
      <w:tr w:rsidR="008D4CFC" w:rsidRPr="00AA13FD" w14:paraId="7B1B57A1" w14:textId="77777777" w:rsidTr="00B85E77">
        <w:trPr>
          <w:trHeight w:hRule="exact" w:val="594"/>
        </w:trPr>
        <w:tc>
          <w:tcPr>
            <w:tcW w:w="4400" w:type="dxa"/>
            <w:vAlign w:val="center"/>
          </w:tcPr>
          <w:p w14:paraId="53B0F72C" w14:textId="5793D44E" w:rsidR="008D4CFC" w:rsidRPr="00AA13FD" w:rsidRDefault="008D4CFC" w:rsidP="00B85E77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1: Management-controlled </w:t>
            </w:r>
            <w:r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69" w:type="dxa"/>
            <w:vAlign w:val="center"/>
          </w:tcPr>
          <w:p w14:paraId="470738D0" w14:textId="77777777" w:rsidR="008D4CFC" w:rsidRPr="00AA13FD" w:rsidRDefault="008D4CFC" w:rsidP="00B85E77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8D4CFC" w:rsidRPr="00AA13FD" w14:paraId="70A246DE" w14:textId="77777777" w:rsidTr="00B85E77">
        <w:trPr>
          <w:trHeight w:hRule="exact" w:val="594"/>
        </w:trPr>
        <w:tc>
          <w:tcPr>
            <w:tcW w:w="4400" w:type="dxa"/>
            <w:vAlign w:val="center"/>
          </w:tcPr>
          <w:p w14:paraId="62FDB40C" w14:textId="1A8C7D27" w:rsidR="008D4CFC" w:rsidRDefault="008D4CFC" w:rsidP="00B85E77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Option 2: Tenant </w:t>
            </w:r>
            <w:r w:rsidR="000541EF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769" w:type="dxa"/>
            <w:vAlign w:val="center"/>
          </w:tcPr>
          <w:p w14:paraId="39F1143D" w14:textId="77777777" w:rsidR="008D4CFC" w:rsidRPr="00AA13FD" w:rsidRDefault="008D4CFC" w:rsidP="00B85E77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bookmarkEnd w:id="1"/>
    </w:tbl>
    <w:p w14:paraId="05099638" w14:textId="77777777" w:rsidR="00010012" w:rsidRPr="00E54A46" w:rsidRDefault="00010012" w:rsidP="000541EF">
      <w:pPr>
        <w:pStyle w:val="BodyText"/>
        <w:spacing w:before="100" w:beforeAutospacing="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102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3"/>
        <w:gridCol w:w="2037"/>
        <w:gridCol w:w="753"/>
        <w:gridCol w:w="1251"/>
        <w:gridCol w:w="1268"/>
        <w:gridCol w:w="2394"/>
      </w:tblGrid>
      <w:tr w:rsidR="00AA758C" w:rsidRPr="00E54A46" w14:paraId="5E260669" w14:textId="77777777" w:rsidTr="00852BCD">
        <w:trPr>
          <w:trHeight w:hRule="exact" w:val="373"/>
        </w:trPr>
        <w:tc>
          <w:tcPr>
            <w:tcW w:w="9576" w:type="dxa"/>
            <w:gridSpan w:val="6"/>
            <w:shd w:val="clear" w:color="auto" w:fill="434E7E"/>
          </w:tcPr>
          <w:p w14:paraId="06B162C0" w14:textId="414CA4AA" w:rsidR="00AA758C" w:rsidRPr="00E54A46" w:rsidRDefault="00577DCA" w:rsidP="00AA758C">
            <w:pPr>
              <w:pStyle w:val="TableParagraph"/>
              <w:spacing w:before="52"/>
              <w:ind w:left="101" w:right="0"/>
              <w:jc w:val="left"/>
              <w:rPr>
                <w:rFonts w:ascii="Cambria" w:hAnsi="Cambria"/>
                <w:bCs/>
                <w:color w:val="FFFFFF"/>
              </w:rPr>
            </w:pPr>
            <w:r w:rsidRPr="00E54A46">
              <w:rPr>
                <w:rFonts w:ascii="Cambria" w:hAnsi="Cambria"/>
                <w:bCs/>
                <w:color w:val="FFFFFF"/>
              </w:rPr>
              <w:t>Volume diversion rate tracker</w:t>
            </w:r>
          </w:p>
        </w:tc>
      </w:tr>
      <w:tr w:rsidR="00AA758C" w:rsidRPr="00E54A46" w14:paraId="2F28BC1C" w14:textId="77777777" w:rsidTr="00852BCD">
        <w:trPr>
          <w:trHeight w:hRule="exact" w:val="377"/>
        </w:trPr>
        <w:tc>
          <w:tcPr>
            <w:tcW w:w="9576" w:type="dxa"/>
            <w:gridSpan w:val="6"/>
            <w:shd w:val="clear" w:color="auto" w:fill="FFC629"/>
          </w:tcPr>
          <w:p w14:paraId="73D0DFDB" w14:textId="25432914" w:rsidR="00AA758C" w:rsidRPr="00E54A46" w:rsidRDefault="00577DCA" w:rsidP="00AA758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</w:t>
            </w:r>
            <w:r w:rsidRPr="00E54A46">
              <w:rPr>
                <w:rFonts w:ascii="Cambria" w:hAnsi="Cambria"/>
                <w:bCs/>
                <w:color w:val="434E7E"/>
              </w:rPr>
              <w:t xml:space="preserve">: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P</w:t>
            </w:r>
            <w:r w:rsidRPr="00E54A46">
              <w:rPr>
                <w:rFonts w:ascii="Cambria" w:hAnsi="Cambria"/>
                <w:bCs/>
                <w:color w:val="434E7E"/>
              </w:rPr>
              <w:t>roperty information</w:t>
            </w:r>
          </w:p>
        </w:tc>
      </w:tr>
      <w:tr w:rsidR="00AA758C" w:rsidRPr="00E54A46" w14:paraId="55FC3AB1" w14:textId="77777777" w:rsidTr="00852BCD">
        <w:trPr>
          <w:trHeight w:hRule="exact" w:val="263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48C55936" w14:textId="77777777" w:rsidR="00AA758C" w:rsidRPr="00E54A46" w:rsidRDefault="00AA758C" w:rsidP="00AA758C">
            <w:pPr>
              <w:pStyle w:val="TableParagraph"/>
              <w:spacing w:before="0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Basic information</w:t>
            </w:r>
          </w:p>
        </w:tc>
      </w:tr>
      <w:tr w:rsidR="00AA758C" w:rsidRPr="00E54A46" w14:paraId="23C7D40E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8647C7B" w14:textId="77777777" w:rsidR="00AA758C" w:rsidRPr="00E54A46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52084EE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5C4216B" w14:textId="77777777" w:rsidTr="00852BCD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41ED249" w14:textId="77777777" w:rsidR="00AA758C" w:rsidRPr="00E54A46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6D76130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21CCD2A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30430314" w14:textId="266D1A94" w:rsidR="00AA758C" w:rsidRPr="00E54A46" w:rsidRDefault="00385CE1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Year built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15D9DDC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7CE1456" w14:textId="77777777" w:rsidTr="00852BCD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05F7A9DD" w14:textId="7CE5BA29" w:rsidR="00AA758C" w:rsidRPr="00E54A46" w:rsidRDefault="00385CE1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Rentable square feet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093C427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068B675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67EF09EC" w14:textId="77777777" w:rsidR="00AA758C" w:rsidRPr="00E54A46" w:rsidRDefault="00AA758C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585C850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AD9F83A" w14:textId="77777777" w:rsidTr="00852BCD">
        <w:trPr>
          <w:trHeight w:hRule="exact" w:val="291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54480326" w14:textId="77777777" w:rsidR="00AA758C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Property</w:t>
            </w:r>
            <w:r w:rsidR="00385CE1" w:rsidRPr="00E54A46">
              <w:rPr>
                <w:rFonts w:ascii="Cambria" w:hAnsi="Cambria"/>
                <w:bCs/>
                <w:color w:val="414042"/>
              </w:rPr>
              <w:t xml:space="preserve"> </w:t>
            </w:r>
            <w:r w:rsidRPr="00E54A46">
              <w:rPr>
                <w:rFonts w:ascii="Cambria" w:hAnsi="Cambria"/>
                <w:bCs/>
                <w:color w:val="414042"/>
              </w:rPr>
              <w:t>manager</w:t>
            </w:r>
          </w:p>
          <w:p w14:paraId="43F7F49D" w14:textId="77777777" w:rsidR="00BD59E1" w:rsidRPr="00BD59E1" w:rsidRDefault="00BD59E1" w:rsidP="00BD59E1"/>
          <w:p w14:paraId="590CF94D" w14:textId="77777777" w:rsidR="00BD59E1" w:rsidRPr="00BD59E1" w:rsidRDefault="00BD59E1" w:rsidP="00BD59E1"/>
          <w:p w14:paraId="595C629C" w14:textId="77777777" w:rsidR="00BD59E1" w:rsidRPr="00BD59E1" w:rsidRDefault="00BD59E1" w:rsidP="00BD59E1"/>
          <w:p w14:paraId="56C514DC" w14:textId="77777777" w:rsidR="00BD59E1" w:rsidRPr="00BD59E1" w:rsidRDefault="00BD59E1" w:rsidP="00BD59E1"/>
          <w:p w14:paraId="7C2CA0EF" w14:textId="61BE25A5" w:rsidR="00BD59E1" w:rsidRPr="00BD59E1" w:rsidRDefault="00BD59E1" w:rsidP="00BD59E1">
            <w:pPr>
              <w:tabs>
                <w:tab w:val="left" w:pos="2962"/>
              </w:tabs>
            </w:pPr>
            <w:r>
              <w:tab/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5726E98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385CE1" w:rsidRPr="00E54A46" w14:paraId="03908B99" w14:textId="77777777" w:rsidTr="00852BCD">
        <w:trPr>
          <w:trHeight w:hRule="exact" w:val="291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23EABFA4" w14:textId="02B2083C" w:rsidR="00385CE1" w:rsidRPr="00E54A46" w:rsidRDefault="00385CE1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lastRenderedPageBreak/>
              <w:t>Tenant(s)</w:t>
            </w:r>
          </w:p>
        </w:tc>
        <w:tc>
          <w:tcPr>
            <w:tcW w:w="5666" w:type="dxa"/>
            <w:gridSpan w:val="4"/>
            <w:tcBorders>
              <w:left w:val="single" w:sz="4" w:space="0" w:color="414042"/>
            </w:tcBorders>
          </w:tcPr>
          <w:p w14:paraId="7FC6AABA" w14:textId="77777777" w:rsidR="00385CE1" w:rsidRPr="00E54A46" w:rsidRDefault="00385CE1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7797E5B" w14:textId="77777777" w:rsidTr="00852BCD">
        <w:trPr>
          <w:trHeight w:hRule="exact" w:val="341"/>
        </w:trPr>
        <w:tc>
          <w:tcPr>
            <w:tcW w:w="9576" w:type="dxa"/>
            <w:gridSpan w:val="6"/>
            <w:shd w:val="clear" w:color="auto" w:fill="FFC629"/>
          </w:tcPr>
          <w:p w14:paraId="6714792C" w14:textId="272F5668" w:rsidR="00AA758C" w:rsidRPr="00E54A46" w:rsidRDefault="00577DCA" w:rsidP="00AA758C">
            <w:pPr>
              <w:pStyle w:val="TableParagraph"/>
              <w:spacing w:before="39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II: L</w:t>
            </w:r>
            <w:r w:rsidRPr="00E54A46">
              <w:rPr>
                <w:rFonts w:ascii="Cambria" w:hAnsi="Cambria"/>
                <w:bCs/>
                <w:color w:val="434E7E"/>
              </w:rPr>
              <w:t>andfill waste</w:t>
            </w:r>
          </w:p>
        </w:tc>
      </w:tr>
      <w:tr w:rsidR="00AA758C" w:rsidRPr="00E54A46" w14:paraId="7DDAF135" w14:textId="77777777" w:rsidTr="00852BCD">
        <w:trPr>
          <w:trHeight w:hRule="exact" w:val="290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2AF115B8" w14:textId="77777777" w:rsidR="00AA758C" w:rsidRPr="00E54A46" w:rsidRDefault="00AA758C" w:rsidP="00AA758C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1</w:t>
            </w:r>
          </w:p>
        </w:tc>
      </w:tr>
      <w:tr w:rsidR="00AA758C" w:rsidRPr="00E54A46" w14:paraId="09F373FA" w14:textId="77777777" w:rsidTr="00E54A46">
        <w:trPr>
          <w:trHeight w:hRule="exact" w:val="856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3647564" w14:textId="77777777" w:rsidR="00AA758C" w:rsidRPr="00E54A46" w:rsidRDefault="00AA758C" w:rsidP="00AA75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FF84FF9" w14:textId="14365972" w:rsidR="00AA758C" w:rsidRPr="00E54A46" w:rsidRDefault="00AA758C" w:rsidP="00AA75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420EAB6" w14:textId="7907F999" w:rsidR="00AA758C" w:rsidRPr="00E54A46" w:rsidRDefault="00AA758C" w:rsidP="00AA75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DD90721" w14:textId="4895FE5B" w:rsidR="00AA758C" w:rsidRPr="00E54A46" w:rsidRDefault="00AA758C" w:rsidP="00AA758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6874B5" w:rsidRPr="00E54A46">
              <w:rPr>
                <w:rFonts w:ascii="Cambria" w:hAnsi="Cambria"/>
                <w:bCs/>
                <w:color w:val="414042"/>
              </w:rPr>
              <w:t>t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otal </w:t>
            </w:r>
            <w:r w:rsidR="006874B5" w:rsidRPr="00E54A46">
              <w:rPr>
                <w:rFonts w:ascii="Cambria" w:hAnsi="Cambria"/>
                <w:bCs/>
                <w:color w:val="414042"/>
              </w:rPr>
              <w:t>g</w:t>
            </w:r>
            <w:r w:rsidRPr="00E54A46">
              <w:rPr>
                <w:rFonts w:ascii="Cambria" w:hAnsi="Cambria"/>
                <w:bCs/>
                <w:color w:val="414042"/>
              </w:rPr>
              <w:t>allons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 or cubic yards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 to </w:t>
            </w:r>
            <w:r w:rsidR="006874B5" w:rsidRPr="00E54A46">
              <w:rPr>
                <w:rFonts w:ascii="Cambria" w:hAnsi="Cambria"/>
                <w:bCs/>
                <w:color w:val="414042"/>
              </w:rPr>
              <w:t>l</w:t>
            </w:r>
            <w:r w:rsidRPr="00E54A46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E54A46" w14:paraId="22E2B1E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BB5026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A2924CB" w14:textId="03605660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7756C9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ED4C05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609CD13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DCEBF08" w14:textId="77777777" w:rsidR="00AA758C" w:rsidRPr="00E54A46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F837BE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2346F2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09A2F0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63D4BB7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10CFC9D" w14:textId="77777777" w:rsidR="00AA758C" w:rsidRPr="00E54A46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A43DB0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36FDD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B476C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624F94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88E97C0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1608CA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000855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F08F82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52F71D0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37C4ECA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2E7A37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766D9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956E22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60F067F" w14:textId="77777777" w:rsidTr="00852BCD">
        <w:trPr>
          <w:trHeight w:hRule="exact" w:val="386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382E2030" w14:textId="5F2F8412" w:rsidR="00AA758C" w:rsidRPr="00E54A46" w:rsidRDefault="006874B5" w:rsidP="00AA758C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C95B35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69FE1F5" w14:textId="77777777" w:rsidTr="00852BCD">
        <w:trPr>
          <w:trHeight w:hRule="exact" w:val="288"/>
        </w:trPr>
        <w:tc>
          <w:tcPr>
            <w:tcW w:w="9576" w:type="dxa"/>
            <w:gridSpan w:val="6"/>
            <w:tcBorders>
              <w:bottom w:val="single" w:sz="4" w:space="0" w:color="414042"/>
            </w:tcBorders>
          </w:tcPr>
          <w:p w14:paraId="39791ED0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 </w:t>
            </w:r>
            <w:r w:rsidRPr="00E54A46">
              <w:rPr>
                <w:rFonts w:ascii="Cambria" w:hAnsi="Cambria"/>
                <w:bCs/>
                <w:color w:val="434E7E"/>
              </w:rPr>
              <w:t>2</w:t>
            </w:r>
          </w:p>
        </w:tc>
      </w:tr>
      <w:tr w:rsidR="00AA758C" w:rsidRPr="00E54A46" w14:paraId="133C030B" w14:textId="77777777" w:rsidTr="003F6CA3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EAC7062" w14:textId="77777777" w:rsidR="00AA758C" w:rsidRPr="00E54A46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604D85" w14:textId="15122D96" w:rsidR="00AA758C" w:rsidRPr="00E54A46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18AD323" w14:textId="41DCF903" w:rsidR="00AA758C" w:rsidRPr="00E54A46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D2CE2A" w14:textId="372996FC" w:rsidR="00AA758C" w:rsidRPr="00E54A46" w:rsidRDefault="00AA758C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 xml:space="preserve">Estimated </w:t>
            </w:r>
            <w:r w:rsidR="00E54A46" w:rsidRPr="00E54A46">
              <w:rPr>
                <w:rFonts w:ascii="Cambria" w:hAnsi="Cambria"/>
                <w:bCs/>
                <w:color w:val="414042"/>
              </w:rPr>
              <w:t>t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otal </w:t>
            </w:r>
            <w:r w:rsidR="00E54A46" w:rsidRPr="00E54A46">
              <w:rPr>
                <w:rFonts w:ascii="Cambria" w:hAnsi="Cambria"/>
                <w:bCs/>
                <w:color w:val="414042"/>
              </w:rPr>
              <w:t>g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allons </w:t>
            </w:r>
            <w:r w:rsidR="00E54A46" w:rsidRPr="00E54A46">
              <w:rPr>
                <w:rFonts w:ascii="Cambria" w:hAnsi="Cambria"/>
                <w:bCs/>
                <w:color w:val="414042"/>
              </w:rPr>
              <w:t xml:space="preserve">or cubic yards </w:t>
            </w:r>
            <w:r w:rsidRPr="00E54A46">
              <w:rPr>
                <w:rFonts w:ascii="Cambria" w:hAnsi="Cambria"/>
                <w:bCs/>
                <w:color w:val="414042"/>
              </w:rPr>
              <w:t xml:space="preserve">to </w:t>
            </w:r>
            <w:r w:rsidR="00E54A46" w:rsidRPr="00E54A46">
              <w:rPr>
                <w:rFonts w:ascii="Cambria" w:hAnsi="Cambria"/>
                <w:bCs/>
                <w:color w:val="414042"/>
              </w:rPr>
              <w:t>l</w:t>
            </w:r>
            <w:r w:rsidRPr="00E54A46">
              <w:rPr>
                <w:rFonts w:ascii="Cambria" w:hAnsi="Cambria"/>
                <w:bCs/>
                <w:color w:val="414042"/>
              </w:rPr>
              <w:t>andfill</w:t>
            </w:r>
          </w:p>
        </w:tc>
      </w:tr>
      <w:tr w:rsidR="00AA758C" w:rsidRPr="00E54A46" w14:paraId="38C76267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04D720D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61D00E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1B8E09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C8C989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040FB66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416D91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923E3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46A749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306A05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350097F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7F945D5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F8DBB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610CA9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D3848D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9DF1C40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089246D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475AE4" w14:textId="1A4A5EF2" w:rsidR="00E54A46" w:rsidRPr="009415A7" w:rsidRDefault="00E54A46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476A8E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739A79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77B360C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F4BBFB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806515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6BD85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584C7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4E33ED5" w14:textId="77777777" w:rsidTr="00852BCD">
        <w:trPr>
          <w:trHeight w:hRule="exact" w:val="431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0CD52DA6" w14:textId="1C9F9852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944F12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5A44745" w14:textId="77777777" w:rsidTr="00852BCD">
        <w:trPr>
          <w:trHeight w:hRule="exact" w:val="288"/>
        </w:trPr>
        <w:tc>
          <w:tcPr>
            <w:tcW w:w="9576" w:type="dxa"/>
            <w:gridSpan w:val="6"/>
          </w:tcPr>
          <w:p w14:paraId="6CEE1B90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3</w:t>
            </w:r>
          </w:p>
        </w:tc>
      </w:tr>
      <w:tr w:rsidR="003F6CA3" w:rsidRPr="00E54A46" w14:paraId="66022D37" w14:textId="77777777" w:rsidTr="003F6CA3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A4EE189" w14:textId="77777777" w:rsidR="003F6CA3" w:rsidRPr="00E54A46" w:rsidRDefault="003F6CA3" w:rsidP="003F6CA3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F2EF27B" w14:textId="36546025" w:rsidR="003F6CA3" w:rsidRPr="00E54A46" w:rsidRDefault="003F6CA3" w:rsidP="003F6CA3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7190485" w14:textId="3BE70F3B" w:rsidR="003F6CA3" w:rsidRPr="00E54A46" w:rsidRDefault="003F6CA3" w:rsidP="003F6CA3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5CF1FC2" w14:textId="77388011" w:rsidR="003F6CA3" w:rsidRPr="00E54A46" w:rsidRDefault="003F6CA3" w:rsidP="003F6CA3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 to landfill</w:t>
            </w:r>
          </w:p>
        </w:tc>
      </w:tr>
      <w:tr w:rsidR="00AA758C" w:rsidRPr="00E54A46" w14:paraId="2546578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C8D8BB7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D35EB8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899AA9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A31D85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6FC86CF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697C30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721FB9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DBCFEE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68CEA1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4509B4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0CC9DF8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4D52D1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2F270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F89A9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EB5A60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360F01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E8912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D147DD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62CC60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104A485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39AE355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409D7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8E7040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1915F5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BAB4411" w14:textId="77777777" w:rsidTr="00852BCD">
        <w:trPr>
          <w:trHeight w:hRule="exact" w:val="431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2A283019" w14:textId="4F4FFC9A" w:rsidR="00AA758C" w:rsidRPr="00E54A46" w:rsidRDefault="006874B5" w:rsidP="00AA758C">
            <w:pPr>
              <w:pStyle w:val="TableParagraph"/>
              <w:spacing w:before="83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2CA083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726E48A" w14:textId="77777777" w:rsidTr="00852BCD">
        <w:trPr>
          <w:trHeight w:hRule="exact" w:val="288"/>
        </w:trPr>
        <w:tc>
          <w:tcPr>
            <w:tcW w:w="9576" w:type="dxa"/>
            <w:gridSpan w:val="6"/>
          </w:tcPr>
          <w:p w14:paraId="745F4D56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4</w:t>
            </w:r>
          </w:p>
        </w:tc>
      </w:tr>
      <w:tr w:rsidR="009A6404" w:rsidRPr="00E54A46" w14:paraId="3C07A797" w14:textId="77777777" w:rsidTr="009A6404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A1A4531" w14:textId="77777777" w:rsidR="009A6404" w:rsidRPr="00E54A46" w:rsidRDefault="009A6404" w:rsidP="009A6404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CDD5871" w14:textId="42A0692D" w:rsidR="009A6404" w:rsidRPr="00E54A46" w:rsidRDefault="009A6404" w:rsidP="009A6404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296D9C4" w14:textId="70C07D65" w:rsidR="009A6404" w:rsidRPr="00E54A46" w:rsidRDefault="009A6404" w:rsidP="009A6404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02D1190" w14:textId="061B5652" w:rsidR="009A6404" w:rsidRPr="00E54A46" w:rsidRDefault="009A6404" w:rsidP="009A6404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 to landfill</w:t>
            </w:r>
          </w:p>
        </w:tc>
      </w:tr>
      <w:tr w:rsidR="00AA758C" w:rsidRPr="00E54A46" w14:paraId="54289E94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CB52360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C1AD35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C2ABD0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EA251C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AF7C6D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3549F927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1E81E3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0DCF88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837424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EF3634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E94D0EA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E1FAFE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0ABCD0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9E4F0B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7EA54AF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A34DA4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A7ED0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D3D07B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95D35E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18C58E9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3BF8F05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6DE9DA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5535D5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A30E9F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085A7B8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03BB49F" w14:textId="0398D7BE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D8CE04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F76BE31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227FE4BC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5</w:t>
            </w:r>
          </w:p>
        </w:tc>
      </w:tr>
      <w:tr w:rsidR="009A6404" w:rsidRPr="00E54A46" w14:paraId="69D14271" w14:textId="77777777" w:rsidTr="009A6404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96B1E21" w14:textId="77777777" w:rsidR="009A6404" w:rsidRPr="00E54A46" w:rsidRDefault="009A6404" w:rsidP="009A6404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lastRenderedPageBreak/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6F9C4A" w14:textId="1696C5BA" w:rsidR="009A6404" w:rsidRPr="00E54A46" w:rsidRDefault="009A6404" w:rsidP="009A6404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CB78DF" w14:textId="053ED43C" w:rsidR="009A6404" w:rsidRPr="00E54A46" w:rsidRDefault="009A6404" w:rsidP="009A6404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1E8C4C3" w14:textId="5605FC63" w:rsidR="009A6404" w:rsidRPr="00E54A46" w:rsidRDefault="009A6404" w:rsidP="009A6404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 to landfill</w:t>
            </w:r>
          </w:p>
        </w:tc>
      </w:tr>
      <w:tr w:rsidR="00AA758C" w:rsidRPr="00E54A46" w14:paraId="4504D390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BEEEA3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9C929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CB10E7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F85A48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DF9339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53507F6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7F619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D026B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76AF9A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201DD73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C3D2E9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30AE0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90CFE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E83D15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661652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C997A7D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6FCF50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513C2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47C7A0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18D6E6C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172A5D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651221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9699C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996998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AD4E0DE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79D1E18C" w14:textId="583CE7B6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3C6C08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2BABAFA" w14:textId="77777777" w:rsidTr="00852BCD">
        <w:trPr>
          <w:trHeight w:hRule="exact" w:val="342"/>
        </w:trPr>
        <w:tc>
          <w:tcPr>
            <w:tcW w:w="9576" w:type="dxa"/>
            <w:gridSpan w:val="6"/>
            <w:shd w:val="clear" w:color="auto" w:fill="FFC629"/>
          </w:tcPr>
          <w:p w14:paraId="53C39F15" w14:textId="5138FD9E" w:rsidR="00AA758C" w:rsidRPr="00E54A46" w:rsidRDefault="006874B5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III: R</w:t>
            </w:r>
            <w:r w:rsidRPr="00E54A46">
              <w:rPr>
                <w:rFonts w:ascii="Cambria" w:hAnsi="Cambria"/>
                <w:bCs/>
                <w:color w:val="434E7E"/>
              </w:rPr>
              <w:t>ecycling</w:t>
            </w:r>
          </w:p>
        </w:tc>
      </w:tr>
      <w:tr w:rsidR="00AA758C" w:rsidRPr="00E54A46" w14:paraId="48107807" w14:textId="77777777" w:rsidTr="00852BCD">
        <w:trPr>
          <w:trHeight w:hRule="exact" w:val="289"/>
        </w:trPr>
        <w:tc>
          <w:tcPr>
            <w:tcW w:w="9576" w:type="dxa"/>
            <w:gridSpan w:val="6"/>
          </w:tcPr>
          <w:p w14:paraId="20A3D433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1</w:t>
            </w:r>
          </w:p>
        </w:tc>
      </w:tr>
      <w:tr w:rsidR="009A6404" w:rsidRPr="00E54A46" w14:paraId="27259CF1" w14:textId="77777777" w:rsidTr="009A6404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3AD973AB" w14:textId="77777777" w:rsidR="009A6404" w:rsidRPr="00E54A46" w:rsidRDefault="009A6404" w:rsidP="009A6404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33739C4" w14:textId="38209232" w:rsidR="009A6404" w:rsidRPr="00E54A46" w:rsidRDefault="009A6404" w:rsidP="009A6404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AFFB75" w14:textId="00034761" w:rsidR="009A6404" w:rsidRPr="00E54A46" w:rsidRDefault="009A6404" w:rsidP="009A6404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4E7685" w14:textId="523D616E" w:rsidR="009A6404" w:rsidRPr="00E54A46" w:rsidRDefault="009A6404" w:rsidP="009A6404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0F4A028C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9028E1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12A9B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06317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A392F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1E0A57E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5506F28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9C5112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2F9A7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544F7B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5A805EE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2397D1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8166B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94DBE7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690A21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9EB6FE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9F85BA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7E191A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39D880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D78AF5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00F97AF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3BFE29A" w14:textId="77777777" w:rsidR="00AA758C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  <w:p w14:paraId="221A0789" w14:textId="77777777" w:rsidR="00D60A99" w:rsidRPr="00D60A99" w:rsidRDefault="00D60A99" w:rsidP="00D60A99"/>
          <w:p w14:paraId="1DD835CA" w14:textId="77777777" w:rsidR="00D60A99" w:rsidRPr="00D60A99" w:rsidRDefault="00D60A99" w:rsidP="00D60A99"/>
          <w:p w14:paraId="77CF2CCD" w14:textId="77777777" w:rsidR="00D60A99" w:rsidRPr="00D60A99" w:rsidRDefault="00D60A99" w:rsidP="00D60A99"/>
          <w:p w14:paraId="1831B057" w14:textId="0A9456B6" w:rsidR="00D60A99" w:rsidRPr="00D60A99" w:rsidRDefault="00D60A99" w:rsidP="00D60A99">
            <w:pPr>
              <w:jc w:val="center"/>
            </w:pP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46B9E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565A3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CCEAEA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B2059B6" w14:textId="77777777" w:rsidTr="00852BCD">
        <w:trPr>
          <w:trHeight w:hRule="exact" w:val="388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313AEBF1" w14:textId="6CA21D27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C7A4E73" w14:textId="77777777" w:rsidR="00AA758C" w:rsidRPr="00E54A46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EE1D610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631E5CFA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2</w:t>
            </w:r>
          </w:p>
        </w:tc>
      </w:tr>
      <w:tr w:rsidR="00B901AE" w:rsidRPr="00E54A46" w14:paraId="3E2C52BF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8DDE539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3AFAB80" w14:textId="13D2D639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55327A4" w14:textId="7C7E9D9F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22485C3" w14:textId="49C6D208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09A4F43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56F391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6EECB3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F6502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16E905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FB3DAF1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83A8156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7806F9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44A2B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224B6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24AF966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1E31EF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26B50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4FC2CA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949764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AD61FA4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14EB112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2EBD26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F3DBF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495F3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BC1D74F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3889092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91F218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A55445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42C1F8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215DE725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766DA8B2" w14:textId="3634A703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7ED9AF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73B37AC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2A7936E2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3</w:t>
            </w:r>
          </w:p>
        </w:tc>
      </w:tr>
      <w:tr w:rsidR="00B901AE" w:rsidRPr="00E54A46" w14:paraId="7BD3EAEA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5D38479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8DD845" w14:textId="278220DF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2AE9F64" w14:textId="4AA3CD22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258E61" w14:textId="16BF055F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1AE92769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BE7FE62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E16B45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810628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7A11D2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33569FAE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D99955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04607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AF6625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9288A83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AE8530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D3892C1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62C6F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E77A4D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EFB549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7834F1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DC64C9E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764D3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47C647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327C37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5A56185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37E773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5B0E3A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1A79F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8C62C7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B4C5479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49B0875" w14:textId="45B65353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AA01B8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6E9BA096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0A515E4F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4</w:t>
            </w:r>
          </w:p>
        </w:tc>
      </w:tr>
      <w:tr w:rsidR="00B901AE" w:rsidRPr="00E54A46" w14:paraId="08F44F2A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3F7149A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lastRenderedPageBreak/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8DE32C3" w14:textId="021A4D95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F4E1C03" w14:textId="30EAEF04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2956946" w14:textId="173AFC59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6E625747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1F8DC298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C6F0DDF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73F6E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AD311E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07EB759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DBB3DDF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341704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07C11B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C0FB8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147840E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84C9F7C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8F1CD5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351E77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2A13D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5BC0F68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5FA1F755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39A679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852BC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0EC566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1F9861C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6AA7B5A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F10D0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8DB051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6B1E70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42678B96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1C9AB658" w14:textId="7D9D6EC8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651FD18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0942712" w14:textId="77777777" w:rsidTr="00852BCD">
        <w:trPr>
          <w:trHeight w:hRule="exact" w:val="287"/>
        </w:trPr>
        <w:tc>
          <w:tcPr>
            <w:tcW w:w="9576" w:type="dxa"/>
            <w:gridSpan w:val="6"/>
          </w:tcPr>
          <w:p w14:paraId="1962DBBA" w14:textId="77777777" w:rsidR="00AA758C" w:rsidRPr="00E54A46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>Day 5</w:t>
            </w:r>
          </w:p>
        </w:tc>
      </w:tr>
      <w:tr w:rsidR="00B901AE" w:rsidRPr="00E54A46" w14:paraId="3A81161E" w14:textId="77777777" w:rsidTr="00B901AE">
        <w:trPr>
          <w:trHeight w:hRule="exact" w:val="850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EAB8F5E" w14:textId="77777777" w:rsidR="00B901AE" w:rsidRPr="00E54A46" w:rsidRDefault="00B901AE" w:rsidP="00B901A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6A7DAF9" w14:textId="35A5F23F" w:rsidR="00B901AE" w:rsidRPr="00E54A46" w:rsidRDefault="00B901AE" w:rsidP="00B901A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Container size in gallons or cubic yards</w:t>
            </w: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0884EE3" w14:textId="6F3317C5" w:rsidR="00B901AE" w:rsidRPr="00E54A46" w:rsidRDefault="00B901AE" w:rsidP="00B901A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% of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847186E" w14:textId="778CED3E" w:rsidR="00B901AE" w:rsidRPr="00E54A46" w:rsidRDefault="00B901AE" w:rsidP="00B901A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Estimated total gallons or cubic yards</w:t>
            </w:r>
            <w:r>
              <w:rPr>
                <w:rFonts w:ascii="Cambria" w:hAnsi="Cambria"/>
                <w:bCs/>
                <w:color w:val="414042"/>
              </w:rPr>
              <w:t xml:space="preserve"> recycled</w:t>
            </w:r>
          </w:p>
        </w:tc>
      </w:tr>
      <w:tr w:rsidR="00AA758C" w:rsidRPr="00E54A46" w14:paraId="1FA54A68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53A54C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9D3A5B2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886F1D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81B700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7A7229A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23244269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148CB0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C660DE9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230728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011195B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01E73B3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D6E86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9F495C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ACE1BE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5360F731" w14:textId="77777777" w:rsidTr="00E54A46">
        <w:trPr>
          <w:trHeight w:hRule="exact" w:val="288"/>
        </w:trPr>
        <w:tc>
          <w:tcPr>
            <w:tcW w:w="1873" w:type="dxa"/>
            <w:tcBorders>
              <w:right w:val="single" w:sz="4" w:space="0" w:color="414042"/>
            </w:tcBorders>
          </w:tcPr>
          <w:p w14:paraId="7B066084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B1AB74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0B5297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A6C2F5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0A96719D" w14:textId="77777777" w:rsidTr="00E54A46">
        <w:trPr>
          <w:trHeight w:hRule="exact" w:val="287"/>
        </w:trPr>
        <w:tc>
          <w:tcPr>
            <w:tcW w:w="1873" w:type="dxa"/>
            <w:tcBorders>
              <w:right w:val="single" w:sz="4" w:space="0" w:color="414042"/>
            </w:tcBorders>
          </w:tcPr>
          <w:p w14:paraId="49F803CB" w14:textId="77777777" w:rsidR="00AA758C" w:rsidRPr="00E54A46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79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AB6594A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519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08C3DDB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F2DC976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1D38EC1A" w14:textId="77777777" w:rsidTr="00852BCD">
        <w:trPr>
          <w:trHeight w:hRule="exact" w:val="432"/>
        </w:trPr>
        <w:tc>
          <w:tcPr>
            <w:tcW w:w="7182" w:type="dxa"/>
            <w:gridSpan w:val="5"/>
            <w:tcBorders>
              <w:right w:val="single" w:sz="4" w:space="0" w:color="414042"/>
            </w:tcBorders>
            <w:shd w:val="clear" w:color="auto" w:fill="DADADA"/>
          </w:tcPr>
          <w:p w14:paraId="48913AEC" w14:textId="7952CC2E" w:rsidR="00AA758C" w:rsidRPr="00E54A46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68E53FE" w14:textId="77777777" w:rsidR="00AA758C" w:rsidRPr="00E54A46" w:rsidRDefault="00AA758C" w:rsidP="009415A7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AA758C" w:rsidRPr="00E54A46" w14:paraId="73080FA7" w14:textId="77777777" w:rsidTr="00852BCD">
        <w:trPr>
          <w:trHeight w:hRule="exact" w:val="342"/>
        </w:trPr>
        <w:tc>
          <w:tcPr>
            <w:tcW w:w="9576" w:type="dxa"/>
            <w:gridSpan w:val="6"/>
            <w:shd w:val="clear" w:color="auto" w:fill="FFC629"/>
          </w:tcPr>
          <w:p w14:paraId="2BC65718" w14:textId="6EE2A625" w:rsidR="00AA758C" w:rsidRPr="00E54A46" w:rsidRDefault="00577DCA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E54A46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E54A46">
              <w:rPr>
                <w:rFonts w:ascii="Cambria" w:hAnsi="Cambria"/>
                <w:bCs/>
                <w:color w:val="434E7E"/>
              </w:rPr>
              <w:t>IV: E</w:t>
            </w:r>
            <w:r w:rsidRPr="00E54A46">
              <w:rPr>
                <w:rFonts w:ascii="Cambria" w:hAnsi="Cambria"/>
                <w:bCs/>
                <w:color w:val="434E7E"/>
              </w:rPr>
              <w:t>stimated diversion rate</w:t>
            </w:r>
          </w:p>
        </w:tc>
      </w:tr>
      <w:tr w:rsidR="00AA758C" w:rsidRPr="00E54A46" w14:paraId="75723E45" w14:textId="77777777" w:rsidTr="00852BCD">
        <w:trPr>
          <w:trHeight w:hRule="exact" w:val="360"/>
        </w:trPr>
        <w:tc>
          <w:tcPr>
            <w:tcW w:w="5914" w:type="dxa"/>
            <w:gridSpan w:val="4"/>
            <w:vMerge w:val="restart"/>
            <w:tcBorders>
              <w:right w:val="single" w:sz="4" w:space="0" w:color="414042"/>
            </w:tcBorders>
          </w:tcPr>
          <w:p w14:paraId="174D7501" w14:textId="77777777" w:rsidR="00AA758C" w:rsidRPr="00E54A46" w:rsidRDefault="00AA758C" w:rsidP="00DC24FC">
            <w:pPr>
              <w:pStyle w:val="TableParagraph"/>
              <w:spacing w:before="10"/>
              <w:ind w:left="0" w:right="0"/>
              <w:jc w:val="left"/>
              <w:rPr>
                <w:rFonts w:ascii="Cambria" w:hAnsi="Cambria"/>
                <w:bCs/>
                <w:color w:val="414042"/>
              </w:rPr>
            </w:pPr>
          </w:p>
          <w:p w14:paraId="1D28BCD0" w14:textId="724134C9" w:rsidR="00AA758C" w:rsidRPr="002D2F1D" w:rsidRDefault="00337FD2" w:rsidP="008027C8">
            <w:pPr>
              <w:pStyle w:val="TableParagraph"/>
              <w:spacing w:before="0"/>
              <w:ind w:left="101" w:right="404"/>
              <w:rPr>
                <w:rFonts w:ascii="Cambria" w:hAnsi="Cambria"/>
                <w:bCs/>
                <w:color w:val="434E7E"/>
                <w:sz w:val="24"/>
                <w:szCs w:val="24"/>
              </w:rPr>
            </w:pPr>
            <w:r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Volume 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of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r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ecycling</w:t>
            </w:r>
          </w:p>
          <w:p w14:paraId="3EE04B8F" w14:textId="5C61F01E" w:rsidR="00AA758C" w:rsidRPr="00E54A46" w:rsidRDefault="008027C8" w:rsidP="008D0831">
            <w:pPr>
              <w:pStyle w:val="TableParagraph"/>
              <w:pBdr>
                <w:top w:val="single" w:sz="12" w:space="0" w:color="434E7E"/>
              </w:pBdr>
              <w:spacing w:before="120" w:after="120" w:line="253" w:lineRule="exact"/>
              <w:ind w:left="101" w:right="403"/>
              <w:rPr>
                <w:rFonts w:ascii="Cambria" w:hAnsi="Cambria"/>
                <w:bCs/>
                <w:color w:val="414042"/>
              </w:rPr>
            </w:pPr>
            <w:r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(</w:t>
            </w:r>
            <w:r w:rsidR="00337FD2">
              <w:rPr>
                <w:rFonts w:ascii="Cambria" w:hAnsi="Cambria"/>
                <w:bCs/>
                <w:color w:val="434E7E"/>
                <w:sz w:val="24"/>
                <w:szCs w:val="24"/>
              </w:rPr>
              <w:t>Volume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 of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r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ecycling + </w:t>
            </w:r>
            <w:r w:rsidR="00337FD2">
              <w:rPr>
                <w:rFonts w:ascii="Cambria" w:hAnsi="Cambria"/>
                <w:bCs/>
                <w:color w:val="434E7E"/>
                <w:sz w:val="24"/>
                <w:szCs w:val="24"/>
              </w:rPr>
              <w:t>Volume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 of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l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 xml:space="preserve">andfill </w:t>
            </w:r>
            <w:r w:rsidR="006874B5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w</w:t>
            </w:r>
            <w:r w:rsidR="00AA758C"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aste</w:t>
            </w:r>
            <w:r w:rsidRPr="002D2F1D">
              <w:rPr>
                <w:rFonts w:ascii="Cambria" w:hAnsi="Cambria"/>
                <w:bCs/>
                <w:color w:val="434E7E"/>
                <w:sz w:val="24"/>
                <w:szCs w:val="24"/>
              </w:rPr>
              <w:t>)</w:t>
            </w: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</w:tcPr>
          <w:p w14:paraId="3DBF782D" w14:textId="50030029" w:rsidR="00AA758C" w:rsidRPr="00E54A46" w:rsidRDefault="006874B5" w:rsidP="006874B5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E54A46">
              <w:rPr>
                <w:rFonts w:ascii="Cambria" w:hAnsi="Cambria"/>
                <w:bCs/>
                <w:color w:val="414042"/>
              </w:rPr>
              <w:t>Diversion rate (%)</w:t>
            </w:r>
          </w:p>
        </w:tc>
      </w:tr>
      <w:tr w:rsidR="00AA758C" w:rsidRPr="00E54A46" w14:paraId="3AAE5266" w14:textId="77777777" w:rsidTr="002D2F1D">
        <w:trPr>
          <w:trHeight w:hRule="exact" w:val="1260"/>
        </w:trPr>
        <w:tc>
          <w:tcPr>
            <w:tcW w:w="5914" w:type="dxa"/>
            <w:gridSpan w:val="4"/>
            <w:vMerge/>
            <w:tcBorders>
              <w:right w:val="single" w:sz="4" w:space="0" w:color="414042"/>
            </w:tcBorders>
          </w:tcPr>
          <w:p w14:paraId="3ACBDACC" w14:textId="77777777" w:rsidR="00AA758C" w:rsidRPr="00E54A46" w:rsidRDefault="00AA758C" w:rsidP="00DC24FC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  <w:vAlign w:val="center"/>
          </w:tcPr>
          <w:p w14:paraId="39959628" w14:textId="6C31F2BE" w:rsidR="00AA758C" w:rsidRPr="008D0831" w:rsidRDefault="00AA758C" w:rsidP="002D2F1D">
            <w:pPr>
              <w:jc w:val="center"/>
              <w:rPr>
                <w:rFonts w:ascii="Cambria" w:hAnsi="Cambria"/>
                <w:color w:val="B31983"/>
                <w:sz w:val="24"/>
                <w:szCs w:val="24"/>
              </w:rPr>
            </w:pPr>
          </w:p>
        </w:tc>
      </w:tr>
    </w:tbl>
    <w:p w14:paraId="609E41BA" w14:textId="77777777" w:rsidR="002F03B6" w:rsidRPr="00E54A46" w:rsidRDefault="002F03B6" w:rsidP="002F03B6">
      <w:pPr>
        <w:rPr>
          <w:rFonts w:ascii="Cambria" w:hAnsi="Cambria"/>
          <w:color w:val="414042"/>
        </w:rPr>
      </w:pPr>
    </w:p>
    <w:p w14:paraId="7571B38B" w14:textId="6F0A77DE" w:rsidR="007143C6" w:rsidRPr="00E54A46" w:rsidRDefault="007143C6" w:rsidP="007143C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54A46">
        <w:rPr>
          <w:rFonts w:ascii="Cambria" w:hAnsi="Cambria"/>
          <w:color w:val="B31983"/>
        </w:rPr>
        <w:t>Alternative documentation</w:t>
      </w:r>
      <w:r w:rsidRPr="00E54A46">
        <w:rPr>
          <w:rFonts w:ascii="Cambria" w:hAnsi="Cambria"/>
          <w:color w:val="B31983"/>
        </w:rPr>
        <w:br/>
      </w:r>
      <w:r w:rsidRPr="00E54A46">
        <w:rPr>
          <w:rFonts w:ascii="Cambria" w:hAnsi="Cambria"/>
          <w:color w:val="414042"/>
        </w:rPr>
        <w:t>Instead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of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this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form,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you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may</w:t>
      </w:r>
      <w:r w:rsidRPr="00E54A46">
        <w:rPr>
          <w:rFonts w:ascii="Cambria" w:hAnsi="Cambria"/>
          <w:color w:val="414042"/>
          <w:spacing w:val="-4"/>
        </w:rPr>
        <w:t xml:space="preserve"> </w:t>
      </w:r>
      <w:r w:rsidRPr="00E54A46">
        <w:rPr>
          <w:rFonts w:ascii="Cambria" w:hAnsi="Cambria"/>
          <w:color w:val="414042"/>
        </w:rPr>
        <w:t>submit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34E7E"/>
          <w:spacing w:val="-5"/>
        </w:rPr>
        <w:t xml:space="preserve">at least one </w:t>
      </w:r>
      <w:r w:rsidRPr="00E54A46">
        <w:rPr>
          <w:rFonts w:ascii="Cambria" w:hAnsi="Cambria"/>
          <w:color w:val="414042"/>
          <w:spacing w:val="-5"/>
        </w:rPr>
        <w:t xml:space="preserve">of </w:t>
      </w:r>
      <w:r w:rsidRPr="00E54A46">
        <w:rPr>
          <w:rFonts w:ascii="Cambria" w:hAnsi="Cambria"/>
          <w:color w:val="414042"/>
        </w:rPr>
        <w:t>the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following</w:t>
      </w:r>
      <w:r w:rsidRPr="00E54A46">
        <w:rPr>
          <w:rFonts w:ascii="Cambria" w:hAnsi="Cambria"/>
          <w:color w:val="414042"/>
          <w:spacing w:val="-6"/>
        </w:rPr>
        <w:t xml:space="preserve"> </w:t>
      </w:r>
      <w:r w:rsidRPr="00E54A46">
        <w:rPr>
          <w:rFonts w:ascii="Cambria" w:hAnsi="Cambria"/>
          <w:color w:val="414042"/>
        </w:rPr>
        <w:t>to</w:t>
      </w:r>
      <w:r w:rsidRPr="00E54A46">
        <w:rPr>
          <w:rFonts w:ascii="Cambria" w:hAnsi="Cambria"/>
          <w:color w:val="414042"/>
          <w:spacing w:val="-5"/>
        </w:rPr>
        <w:t xml:space="preserve"> </w:t>
      </w:r>
      <w:r w:rsidRPr="00E54A46">
        <w:rPr>
          <w:rFonts w:ascii="Cambria" w:hAnsi="Cambria"/>
          <w:color w:val="414042"/>
        </w:rPr>
        <w:t>IREM</w:t>
      </w:r>
      <w:r w:rsidRPr="00E54A46">
        <w:rPr>
          <w:rFonts w:ascii="Cambria" w:hAnsi="Cambria"/>
          <w:color w:val="414042"/>
          <w:vertAlign w:val="superscript"/>
        </w:rPr>
        <w:t>®</w:t>
      </w:r>
      <w:r w:rsidRPr="00E54A46">
        <w:rPr>
          <w:rFonts w:ascii="Cambria" w:hAnsi="Cambria"/>
          <w:color w:val="414042"/>
        </w:rPr>
        <w:t>:</w:t>
      </w:r>
    </w:p>
    <w:p w14:paraId="03DADDD9" w14:textId="77777777" w:rsidR="007143C6" w:rsidRPr="00E54A46" w:rsidRDefault="007143C6" w:rsidP="008D4CF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E54A46">
        <w:rPr>
          <w:rFonts w:ascii="Cambria" w:hAnsi="Cambria"/>
          <w:color w:val="414042"/>
        </w:rPr>
        <w:t>Diversion rate from hauler or waste/recycling consultant</w:t>
      </w:r>
    </w:p>
    <w:p w14:paraId="0154F7F0" w14:textId="77777777" w:rsidR="007143C6" w:rsidRPr="00E54A46" w:rsidRDefault="007143C6" w:rsidP="008D4CFC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E54A46">
        <w:rPr>
          <w:rFonts w:ascii="Cambria" w:hAnsi="Cambria"/>
          <w:color w:val="414042"/>
        </w:rPr>
        <w:t xml:space="preserve">Copy of any calculator, tracker, or form </w:t>
      </w:r>
      <w:proofErr w:type="gramStart"/>
      <w:r w:rsidRPr="00E54A46">
        <w:rPr>
          <w:rFonts w:ascii="Cambria" w:hAnsi="Cambria"/>
          <w:color w:val="414042"/>
        </w:rPr>
        <w:t>used</w:t>
      </w:r>
      <w:proofErr w:type="gramEnd"/>
    </w:p>
    <w:sectPr w:rsidR="007143C6" w:rsidRPr="00E54A46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9AD23" w14:textId="77777777" w:rsidR="00B2645D" w:rsidRDefault="00B2645D" w:rsidP="005D4FFF">
      <w:r>
        <w:separator/>
      </w:r>
    </w:p>
  </w:endnote>
  <w:endnote w:type="continuationSeparator" w:id="0">
    <w:p w14:paraId="02B11648" w14:textId="77777777" w:rsidR="00B2645D" w:rsidRDefault="00B2645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843F" w14:textId="23690A9B" w:rsidR="004B3519" w:rsidRPr="00D60A99" w:rsidRDefault="002738C7" w:rsidP="00D60A99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60A99">
      <w:rPr>
        <w:rFonts w:ascii="Cambria" w:hAnsi="Cambria"/>
        <w:color w:val="414042"/>
        <w:sz w:val="18"/>
        <w:szCs w:val="18"/>
      </w:rPr>
      <w:fldChar w:fldCharType="begin"/>
    </w:r>
    <w:r w:rsidRPr="00D60A99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60A99">
      <w:rPr>
        <w:rFonts w:ascii="Cambria" w:hAnsi="Cambria"/>
        <w:color w:val="414042"/>
        <w:sz w:val="18"/>
        <w:szCs w:val="18"/>
      </w:rPr>
      <w:fldChar w:fldCharType="separate"/>
    </w:r>
    <w:r w:rsidRPr="00D60A99">
      <w:rPr>
        <w:rFonts w:ascii="Cambria" w:hAnsi="Cambria"/>
        <w:noProof/>
        <w:color w:val="414042"/>
        <w:sz w:val="18"/>
        <w:szCs w:val="18"/>
      </w:rPr>
      <w:t>2</w:t>
    </w:r>
    <w:r w:rsidRPr="00D60A99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B08E" w14:textId="77777777" w:rsidR="002738C7" w:rsidRPr="00E54A4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E54A46">
      <w:rPr>
        <w:rFonts w:ascii="Cambria" w:hAnsi="Cambria"/>
        <w:color w:val="414042"/>
        <w:sz w:val="18"/>
        <w:szCs w:val="18"/>
      </w:rPr>
      <w:fldChar w:fldCharType="begin"/>
    </w:r>
    <w:r w:rsidRPr="00E54A4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E54A46">
      <w:rPr>
        <w:rFonts w:ascii="Cambria" w:hAnsi="Cambria"/>
        <w:color w:val="414042"/>
        <w:sz w:val="18"/>
        <w:szCs w:val="18"/>
      </w:rPr>
      <w:fldChar w:fldCharType="separate"/>
    </w:r>
    <w:r w:rsidRPr="00E54A46">
      <w:rPr>
        <w:rFonts w:ascii="Cambria" w:hAnsi="Cambria"/>
        <w:noProof/>
        <w:color w:val="414042"/>
        <w:sz w:val="18"/>
        <w:szCs w:val="18"/>
      </w:rPr>
      <w:t>2</w:t>
    </w:r>
    <w:r w:rsidRPr="00E54A46">
      <w:rPr>
        <w:rFonts w:ascii="Cambria" w:hAnsi="Cambria"/>
        <w:noProof/>
        <w:color w:val="414042"/>
        <w:sz w:val="18"/>
        <w:szCs w:val="18"/>
      </w:rPr>
      <w:fldChar w:fldCharType="end"/>
    </w:r>
  </w:p>
  <w:p w14:paraId="0BE107EA" w14:textId="49E09080" w:rsidR="004B3519" w:rsidRPr="00E54A46" w:rsidRDefault="00E54A46">
    <w:pPr>
      <w:pStyle w:val="Footer"/>
      <w:rPr>
        <w:rFonts w:ascii="Cambria" w:hAnsi="Cambria"/>
        <w:color w:val="414042"/>
        <w:sz w:val="18"/>
        <w:szCs w:val="18"/>
      </w:rPr>
    </w:pPr>
    <w:r w:rsidRPr="00E54A46">
      <w:rPr>
        <w:rFonts w:ascii="Cambria" w:hAnsi="Cambria"/>
        <w:color w:val="414042"/>
        <w:sz w:val="18"/>
        <w:szCs w:val="18"/>
      </w:rPr>
      <w:t>v</w:t>
    </w:r>
    <w:r w:rsidR="002738C7" w:rsidRPr="00E54A46">
      <w:rPr>
        <w:rFonts w:ascii="Cambria" w:hAnsi="Cambria"/>
        <w:color w:val="414042"/>
        <w:sz w:val="18"/>
        <w:szCs w:val="18"/>
      </w:rPr>
      <w:t>20</w:t>
    </w:r>
    <w:r w:rsidRPr="00E54A46">
      <w:rPr>
        <w:rFonts w:ascii="Cambria" w:hAnsi="Cambria"/>
        <w:color w:val="414042"/>
        <w:sz w:val="18"/>
        <w:szCs w:val="18"/>
      </w:rPr>
      <w:t>21</w:t>
    </w:r>
    <w:r w:rsidR="002738C7" w:rsidRPr="00E54A46">
      <w:rPr>
        <w:rFonts w:ascii="Cambria" w:hAnsi="Cambria"/>
        <w:color w:val="414042"/>
        <w:sz w:val="18"/>
        <w:szCs w:val="18"/>
      </w:rPr>
      <w:t xml:space="preserve">.1 (updated </w:t>
    </w:r>
    <w:r w:rsidRPr="00E54A46">
      <w:rPr>
        <w:rFonts w:ascii="Cambria" w:hAnsi="Cambria"/>
        <w:color w:val="414042"/>
        <w:sz w:val="18"/>
        <w:szCs w:val="18"/>
      </w:rPr>
      <w:t>4</w:t>
    </w:r>
    <w:r w:rsidR="002738C7" w:rsidRPr="00E54A46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5DBD7" w14:textId="77777777" w:rsidR="00B2645D" w:rsidRDefault="00B2645D" w:rsidP="005D4FFF">
      <w:r>
        <w:separator/>
      </w:r>
    </w:p>
  </w:footnote>
  <w:footnote w:type="continuationSeparator" w:id="0">
    <w:p w14:paraId="7AD0CABC" w14:textId="77777777" w:rsidR="00B2645D" w:rsidRDefault="00B2645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BE2D" w14:textId="0AF28D42" w:rsidR="005D4FFF" w:rsidRDefault="00BA30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D2AF0FA" wp14:editId="5055E9A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5EF"/>
    <w:multiLevelType w:val="hybridMultilevel"/>
    <w:tmpl w:val="EB46A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966"/>
    <w:rsid w:val="00010012"/>
    <w:rsid w:val="000541EF"/>
    <w:rsid w:val="00086140"/>
    <w:rsid w:val="000C6757"/>
    <w:rsid w:val="00211BD6"/>
    <w:rsid w:val="002738C7"/>
    <w:rsid w:val="00283F71"/>
    <w:rsid w:val="002D2F1D"/>
    <w:rsid w:val="002F03B6"/>
    <w:rsid w:val="00337FD2"/>
    <w:rsid w:val="00385CE1"/>
    <w:rsid w:val="003B744F"/>
    <w:rsid w:val="003C7304"/>
    <w:rsid w:val="003F6CA3"/>
    <w:rsid w:val="004B3519"/>
    <w:rsid w:val="0050005D"/>
    <w:rsid w:val="00577DCA"/>
    <w:rsid w:val="005D4FFF"/>
    <w:rsid w:val="005E5EE1"/>
    <w:rsid w:val="006831DC"/>
    <w:rsid w:val="006874B5"/>
    <w:rsid w:val="006B1995"/>
    <w:rsid w:val="007024ED"/>
    <w:rsid w:val="00714005"/>
    <w:rsid w:val="007143C6"/>
    <w:rsid w:val="00734BBE"/>
    <w:rsid w:val="00770DFB"/>
    <w:rsid w:val="007F508F"/>
    <w:rsid w:val="008027C8"/>
    <w:rsid w:val="00841D7F"/>
    <w:rsid w:val="00852BCD"/>
    <w:rsid w:val="00872E7D"/>
    <w:rsid w:val="008B2803"/>
    <w:rsid w:val="008D0831"/>
    <w:rsid w:val="008D4CFC"/>
    <w:rsid w:val="008F4D93"/>
    <w:rsid w:val="009415A7"/>
    <w:rsid w:val="009742CA"/>
    <w:rsid w:val="00991AC9"/>
    <w:rsid w:val="009A6404"/>
    <w:rsid w:val="009C24C6"/>
    <w:rsid w:val="009C2966"/>
    <w:rsid w:val="009D53EE"/>
    <w:rsid w:val="00AA1BA9"/>
    <w:rsid w:val="00AA758C"/>
    <w:rsid w:val="00B2645D"/>
    <w:rsid w:val="00B51AAC"/>
    <w:rsid w:val="00B901AE"/>
    <w:rsid w:val="00BA30AE"/>
    <w:rsid w:val="00BD59E1"/>
    <w:rsid w:val="00C00248"/>
    <w:rsid w:val="00C95A93"/>
    <w:rsid w:val="00CC6F6A"/>
    <w:rsid w:val="00CC7E17"/>
    <w:rsid w:val="00D03D8F"/>
    <w:rsid w:val="00D60A99"/>
    <w:rsid w:val="00E54A46"/>
    <w:rsid w:val="00E65FE5"/>
    <w:rsid w:val="00EA7841"/>
    <w:rsid w:val="00F519EE"/>
    <w:rsid w:val="00FB389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E707A"/>
  <w15:chartTrackingRefBased/>
  <w15:docId w15:val="{DD87986C-6FCE-409C-9FAB-16CC4D32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F03B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W2KU7HSAZS44-1164448980-348610</_dlc_DocId>
    <_dlc_DocIdUrl xmlns="61977ac2-6d7e-4442-ac93-4e718c87e895">
      <Url>https://iremorg.sharepoint.com/sites/Shared/_layouts/15/DocIdRedir.aspx?ID=W2KU7HSAZS44-1164448980-348610</Url>
      <Description>W2KU7HSAZS44-1164448980-348610</Description>
    </_dlc_DocIdUrl>
  </documentManagement>
</p:properties>
</file>

<file path=customXml/itemProps1.xml><?xml version="1.0" encoding="utf-8"?>
<ds:datastoreItem xmlns:ds="http://schemas.openxmlformats.org/officeDocument/2006/customXml" ds:itemID="{B6A43F09-CEBD-4FD1-9EFB-C37FC4615EAA}"/>
</file>

<file path=customXml/itemProps2.xml><?xml version="1.0" encoding="utf-8"?>
<ds:datastoreItem xmlns:ds="http://schemas.openxmlformats.org/officeDocument/2006/customXml" ds:itemID="{A4AA310C-2B97-47BB-B045-C4FF306CCEEB}"/>
</file>

<file path=customXml/itemProps3.xml><?xml version="1.0" encoding="utf-8"?>
<ds:datastoreItem xmlns:ds="http://schemas.openxmlformats.org/officeDocument/2006/customXml" ds:itemID="{85A9F226-E9D8-4486-80FC-FD83C85614BC}"/>
</file>

<file path=customXml/itemProps4.xml><?xml version="1.0" encoding="utf-8"?>
<ds:datastoreItem xmlns:ds="http://schemas.openxmlformats.org/officeDocument/2006/customXml" ds:itemID="{346CFC73-47F0-4AD1-99B6-A0767EDC0593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50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27</cp:revision>
  <dcterms:created xsi:type="dcterms:W3CDTF">2021-01-27T15:30:00Z</dcterms:created>
  <dcterms:modified xsi:type="dcterms:W3CDTF">2021-04-13T21:40:00Z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849800</vt:r8>
  </property>
  <property fmtid="{D5CDD505-2E9C-101B-9397-08002B2CF9AE}" pid="4" name="_dlc_DocIdItemGuid">
    <vt:lpwstr>33474427-18bb-590b-b7e0-348b513d39b7</vt:lpwstr>
  </property>
</Properties>
</file>